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3968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Bertha-von-Suttner-Gymnasium, Erweiterung / Anbau G9 - Klinkerarbeiten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86/2026/3968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Klinkerarbeiten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